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58287" w14:textId="40E277F4" w:rsidR="0006620E" w:rsidRDefault="00960245" w:rsidP="0006620E">
      <w:pPr>
        <w:pStyle w:val="CRCoverPage"/>
        <w:tabs>
          <w:tab w:val="right" w:pos="9639"/>
        </w:tabs>
        <w:spacing w:after="0"/>
        <w:rPr>
          <w:b/>
          <w:noProof/>
          <w:sz w:val="24"/>
        </w:rPr>
      </w:pPr>
      <w:r w:rsidRPr="00675DBA">
        <w:rPr>
          <w:b/>
          <w:noProof/>
          <w:sz w:val="24"/>
        </w:rPr>
        <w:t>3GPP TSG-RAN Meeting # 95-e</w:t>
      </w:r>
      <w:r w:rsidR="0006620E">
        <w:rPr>
          <w:b/>
          <w:noProof/>
          <w:sz w:val="24"/>
        </w:rPr>
        <w:tab/>
      </w:r>
      <w:r w:rsidR="00E5322A" w:rsidRPr="00E5322A">
        <w:rPr>
          <w:b/>
          <w:noProof/>
          <w:sz w:val="24"/>
        </w:rPr>
        <w:t>R</w:t>
      </w:r>
      <w:r w:rsidR="004D2866">
        <w:rPr>
          <w:b/>
          <w:noProof/>
          <w:sz w:val="24"/>
        </w:rPr>
        <w:t>P</w:t>
      </w:r>
      <w:r w:rsidR="00E5322A" w:rsidRPr="00E5322A">
        <w:rPr>
          <w:b/>
          <w:noProof/>
          <w:sz w:val="24"/>
        </w:rPr>
        <w:t>-20</w:t>
      </w:r>
      <w:r w:rsidR="00AF40D7">
        <w:rPr>
          <w:b/>
          <w:noProof/>
          <w:sz w:val="24"/>
        </w:rPr>
        <w:t>1129</w:t>
      </w:r>
    </w:p>
    <w:p w14:paraId="7E4D2DAF" w14:textId="0CECB0FB" w:rsidR="006A45BA" w:rsidRPr="006A45BA" w:rsidRDefault="005F5BD5" w:rsidP="0006620E">
      <w:pPr>
        <w:pStyle w:val="CRCoverPage"/>
        <w:tabs>
          <w:tab w:val="right" w:pos="9639"/>
        </w:tabs>
        <w:spacing w:after="0"/>
        <w:rPr>
          <w:b/>
          <w:noProof/>
          <w:sz w:val="24"/>
        </w:rPr>
      </w:pPr>
      <w:r w:rsidRPr="005F5BD5">
        <w:rPr>
          <w:b/>
          <w:noProof/>
          <w:sz w:val="24"/>
        </w:rPr>
        <w:t>Online, , June 29 – July 3, 2020</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2A17A1A4"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798B">
        <w:rPr>
          <w:rFonts w:ascii="Arial" w:eastAsia="Batang" w:hAnsi="Arial" w:cs="Arial"/>
          <w:b/>
          <w:lang w:eastAsia="zh-CN"/>
        </w:rPr>
        <w:t>New 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42D3CD7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676E">
        <w:rPr>
          <w:rFonts w:ascii="Arial" w:eastAsia="Batang" w:hAnsi="Arial"/>
          <w:b/>
          <w:lang w:eastAsia="zh-CN"/>
        </w:rPr>
        <w:t>9.1.1</w:t>
      </w:r>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bookmarkStart w:id="0" w:name="_GoBack"/>
      <w:bookmarkEnd w:id="0"/>
      <w:r w:rsidR="00151517" w:rsidRPr="00151517">
        <w:t>NR_47GHz_Band</w:t>
      </w:r>
    </w:p>
    <w:p w14:paraId="19D82AAF"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77777777" w:rsidR="004876B9" w:rsidRPr="00A00DCB" w:rsidRDefault="004876B9" w:rsidP="00A10539">
            <w:pPr>
              <w:pStyle w:val="TAL"/>
            </w:pPr>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related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East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An NR operating band covering the entire 47.2-48.2 GHz should be specified by 3GPP in order to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66F5635E"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0462DF">
        <w:trPr>
          <w:trHeight w:val="225"/>
          <w:jc w:val="center"/>
        </w:trPr>
        <w:tc>
          <w:tcPr>
            <w:tcW w:w="997"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0462DF">
        <w:trPr>
          <w:trHeight w:val="225"/>
          <w:jc w:val="center"/>
        </w:trPr>
        <w:tc>
          <w:tcPr>
            <w:tcW w:w="997"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0462DF">
        <w:trPr>
          <w:trHeight w:val="225"/>
          <w:jc w:val="center"/>
        </w:trPr>
        <w:tc>
          <w:tcPr>
            <w:tcW w:w="997"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6720F45C" w14:textId="764B54AC" w:rsidR="00E8421C" w:rsidRDefault="00E8421C" w:rsidP="00042793">
      <w:pPr>
        <w:spacing w:after="0"/>
      </w:pPr>
    </w:p>
    <w:p w14:paraId="42FC2FDD" w14:textId="77777777" w:rsidR="00E8421C" w:rsidRDefault="00E8421C" w:rsidP="00042793">
      <w:pPr>
        <w:spacing w:after="0"/>
      </w:pPr>
    </w:p>
    <w:p w14:paraId="526ED4C2" w14:textId="0DE7581F" w:rsidR="003849B2" w:rsidRDefault="006A2816" w:rsidP="007617F4">
      <w:pPr>
        <w:spacing w:after="0"/>
      </w:pPr>
      <w:r>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77777777" w:rsidR="00593D5E" w:rsidRPr="00272C80" w:rsidRDefault="00593D5E" w:rsidP="00593D5E">
      <w:pPr>
        <w:pStyle w:val="ListParagraph"/>
        <w:numPr>
          <w:ilvl w:val="0"/>
          <w:numId w:val="9"/>
        </w:numPr>
        <w:spacing w:after="0"/>
        <w:rPr>
          <w:shd w:val="clear" w:color="auto" w:fill="FFFFFF"/>
        </w:rPr>
      </w:pPr>
      <w:r w:rsidRPr="00272C80">
        <w:rPr>
          <w:shd w:val="clear" w:color="auto" w:fill="FFFFFF"/>
        </w:rPr>
        <w:t>The new band to band group for RRM measurement accuracy requirements</w:t>
      </w:r>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7DE00F47" w:rsidR="000103EF" w:rsidRPr="00272C80" w:rsidRDefault="000103EF" w:rsidP="00722052">
      <w:pPr>
        <w:pStyle w:val="ListParagraph"/>
        <w:numPr>
          <w:ilvl w:val="0"/>
          <w:numId w:val="9"/>
        </w:numPr>
        <w:spacing w:after="0"/>
      </w:pPr>
      <w:r>
        <w:t xml:space="preserve">All relevant requirements for </w:t>
      </w:r>
      <w:r w:rsidRPr="000103EF">
        <w:t>TS 38.101-4</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77777777" w:rsidR="00703FD4" w:rsidRPr="00A00DCB" w:rsidRDefault="00703FD4" w:rsidP="00703FD4">
            <w:pPr>
              <w:spacing w:after="0"/>
              <w:rPr>
                <w:i/>
              </w:rPr>
            </w:pPr>
            <w:r>
              <w:rPr>
                <w:i/>
              </w:rPr>
              <w:t>38.XXX</w:t>
            </w:r>
          </w:p>
        </w:tc>
        <w:tc>
          <w:tcPr>
            <w:tcW w:w="2409" w:type="dxa"/>
          </w:tcPr>
          <w:p w14:paraId="59EA630A" w14:textId="7A83B118" w:rsidR="00703FD4" w:rsidRPr="00A00DCB" w:rsidRDefault="00802B12" w:rsidP="006F14E2">
            <w:pPr>
              <w:spacing w:after="0"/>
              <w:rPr>
                <w:i/>
              </w:rPr>
            </w:pPr>
            <w:r>
              <w:t>T</w:t>
            </w:r>
            <w:r w:rsidR="00703FD4">
              <w:t>DD operating band in Band n</w:t>
            </w:r>
            <w:r w:rsidR="00B7015E">
              <w:t>2</w:t>
            </w:r>
            <w:r w:rsidR="007617F4">
              <w:t>xx</w:t>
            </w:r>
          </w:p>
        </w:tc>
        <w:tc>
          <w:tcPr>
            <w:tcW w:w="993" w:type="dxa"/>
          </w:tcPr>
          <w:p w14:paraId="0FE65246" w14:textId="77777777" w:rsidR="00703FD4" w:rsidRPr="00A00DCB" w:rsidRDefault="00703FD4" w:rsidP="00703FD4">
            <w:pPr>
              <w:spacing w:after="0"/>
            </w:pPr>
          </w:p>
        </w:tc>
        <w:tc>
          <w:tcPr>
            <w:tcW w:w="1074" w:type="dxa"/>
          </w:tcPr>
          <w:p w14:paraId="11EF0087" w14:textId="5C173C2B" w:rsidR="00703FD4" w:rsidRPr="00A00DCB" w:rsidRDefault="00E05D32" w:rsidP="00703FD4">
            <w:pPr>
              <w:spacing w:after="0"/>
            </w:pPr>
            <w:r>
              <w:t>RAN#91</w:t>
            </w:r>
          </w:p>
        </w:tc>
        <w:tc>
          <w:tcPr>
            <w:tcW w:w="2186" w:type="dxa"/>
          </w:tcPr>
          <w:p w14:paraId="18F3FE42" w14:textId="77777777" w:rsidR="00703FD4" w:rsidRPr="00A00DCB" w:rsidRDefault="00703FD4" w:rsidP="00703FD4">
            <w:pPr>
              <w:spacing w:after="0"/>
              <w:rPr>
                <w:i/>
              </w:rPr>
            </w:pP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9A16676" w:rsidR="00703FD4" w:rsidRPr="00703FD4" w:rsidRDefault="00E05D32" w:rsidP="00703FD4">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4C7708F3"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2EA17A24" w:rsidR="00543CCA" w:rsidRPr="00703FD4"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7F5B1EFD"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50FA16C2" w:rsidR="00D65506" w:rsidRDefault="00E05D32" w:rsidP="00D65506">
            <w:pPr>
              <w:spacing w:after="0"/>
              <w:rPr>
                <w:rFonts w:ascii="Arial" w:hAnsi="Arial"/>
                <w:sz w:val="16"/>
                <w:szCs w:val="16"/>
              </w:rPr>
            </w:pPr>
            <w:r>
              <w:rPr>
                <w:rFonts w:ascii="Arial" w:hAnsi="Arial"/>
                <w:sz w:val="16"/>
                <w:szCs w:val="16"/>
              </w:rPr>
              <w:t>RAN#91</w:t>
            </w:r>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4A81735A" w:rsidR="00593D5E" w:rsidRPr="000462DF" w:rsidRDefault="00593D5E" w:rsidP="002C2D4A">
      <w:pPr>
        <w:spacing w:after="0"/>
        <w:rPr>
          <w:color w:val="FF0000"/>
          <w:lang w:val="pl-PL"/>
        </w:rPr>
      </w:pPr>
      <w:r w:rsidRPr="000462DF">
        <w:rPr>
          <w:lang w:val="pl-PL"/>
        </w:rPr>
        <w:t xml:space="preserve">Hisashi Onozawa, Nokia, </w:t>
      </w:r>
      <w:r>
        <w:rPr>
          <w:lang w:val="pl-PL"/>
        </w:rPr>
        <w:t>h</w:t>
      </w:r>
      <w:r w:rsidRPr="000462DF">
        <w:rPr>
          <w:lang w:val="pl-PL"/>
        </w:rPr>
        <w:t>isashi.onozawa</w:t>
      </w:r>
      <w:r>
        <w:rPr>
          <w:lang w:val="pl-PL"/>
        </w:rPr>
        <w:t>.@nokia.com</w:t>
      </w:r>
    </w:p>
    <w:p w14:paraId="1CE1D47F" w14:textId="77777777" w:rsidR="00FF1C9C" w:rsidRDefault="00FF1C9C" w:rsidP="00FF1C9C">
      <w:pPr>
        <w:spacing w:after="0"/>
      </w:pPr>
      <w:r w:rsidRPr="00A26865">
        <w:t xml:space="preserve">Dominique Everaere, Ericsson, </w:t>
      </w:r>
      <w:hyperlink r:id="rId11" w:history="1">
        <w:r w:rsidRPr="00220317">
          <w:t>dominique.everaere@ericsson.com</w:t>
        </w:r>
      </w:hyperlink>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lastRenderedPageBreak/>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0B5D6C05" w:rsidR="00FF1C9C" w:rsidRDefault="00FF1C9C" w:rsidP="00FF1C9C">
            <w:pPr>
              <w:pStyle w:val="TAL"/>
              <w:rPr>
                <w:lang w:eastAsia="ja-JP"/>
              </w:rPr>
            </w:pPr>
          </w:p>
        </w:tc>
      </w:tr>
      <w:tr w:rsidR="00FF1C9C" w:rsidRPr="00A00DCB" w14:paraId="77D8EC04" w14:textId="77777777" w:rsidTr="007D03D2">
        <w:trPr>
          <w:jc w:val="center"/>
        </w:trPr>
        <w:tc>
          <w:tcPr>
            <w:tcW w:w="0" w:type="auto"/>
            <w:shd w:val="clear" w:color="auto" w:fill="auto"/>
          </w:tcPr>
          <w:p w14:paraId="2B5BB26E" w14:textId="1A05B943" w:rsidR="00FF1C9C" w:rsidRDefault="00FF1C9C" w:rsidP="00FF1C9C">
            <w:pPr>
              <w:pStyle w:val="TAL"/>
              <w:rPr>
                <w:lang w:eastAsia="ja-JP"/>
              </w:rPr>
            </w:pPr>
          </w:p>
        </w:tc>
      </w:tr>
      <w:tr w:rsidR="00FF1C9C" w:rsidRPr="00A00DCB" w14:paraId="1D671EC2" w14:textId="77777777" w:rsidTr="007D03D2">
        <w:trPr>
          <w:jc w:val="center"/>
        </w:trPr>
        <w:tc>
          <w:tcPr>
            <w:tcW w:w="0" w:type="auto"/>
            <w:shd w:val="clear" w:color="auto" w:fill="auto"/>
          </w:tcPr>
          <w:p w14:paraId="5C755C69" w14:textId="481388A0" w:rsidR="00FF1C9C" w:rsidRDefault="00FF1C9C" w:rsidP="00FF1C9C">
            <w:pPr>
              <w:pStyle w:val="TAL"/>
              <w:rPr>
                <w:lang w:eastAsia="ja-JP"/>
              </w:rPr>
            </w:pP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6D036" w14:textId="77777777" w:rsidR="00CE3C5A" w:rsidRDefault="00CE3C5A">
      <w:r>
        <w:separator/>
      </w:r>
    </w:p>
  </w:endnote>
  <w:endnote w:type="continuationSeparator" w:id="0">
    <w:p w14:paraId="2FD6A82D" w14:textId="77777777" w:rsidR="00CE3C5A" w:rsidRDefault="00CE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9328C" w14:textId="77777777" w:rsidR="00CE3C5A" w:rsidRDefault="00CE3C5A">
      <w:r>
        <w:separator/>
      </w:r>
    </w:p>
  </w:footnote>
  <w:footnote w:type="continuationSeparator" w:id="0">
    <w:p w14:paraId="00945027" w14:textId="77777777" w:rsidR="00CE3C5A" w:rsidRDefault="00CE3C5A">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6C2D"/>
    <w:rsid w:val="00017046"/>
    <w:rsid w:val="000205C5"/>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7116"/>
    <w:rsid w:val="00062E7C"/>
    <w:rsid w:val="00064CB2"/>
    <w:rsid w:val="0006620E"/>
    <w:rsid w:val="00066954"/>
    <w:rsid w:val="00067741"/>
    <w:rsid w:val="00072A56"/>
    <w:rsid w:val="000840FF"/>
    <w:rsid w:val="00091D15"/>
    <w:rsid w:val="0009281A"/>
    <w:rsid w:val="000A3125"/>
    <w:rsid w:val="000B0519"/>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0688B"/>
    <w:rsid w:val="00111047"/>
    <w:rsid w:val="00112296"/>
    <w:rsid w:val="00116CAC"/>
    <w:rsid w:val="00120541"/>
    <w:rsid w:val="001211F3"/>
    <w:rsid w:val="0013004F"/>
    <w:rsid w:val="001334E4"/>
    <w:rsid w:val="00135FCB"/>
    <w:rsid w:val="00136F78"/>
    <w:rsid w:val="00144CC3"/>
    <w:rsid w:val="00151517"/>
    <w:rsid w:val="00174617"/>
    <w:rsid w:val="00174EA6"/>
    <w:rsid w:val="001759A7"/>
    <w:rsid w:val="00187B3C"/>
    <w:rsid w:val="001924D7"/>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1B1E"/>
    <w:rsid w:val="00224BEA"/>
    <w:rsid w:val="0023050E"/>
    <w:rsid w:val="00230A41"/>
    <w:rsid w:val="00235EA7"/>
    <w:rsid w:val="00240DCD"/>
    <w:rsid w:val="002438C8"/>
    <w:rsid w:val="0024786B"/>
    <w:rsid w:val="002503CC"/>
    <w:rsid w:val="0025131C"/>
    <w:rsid w:val="00251D80"/>
    <w:rsid w:val="002640E5"/>
    <w:rsid w:val="0026436F"/>
    <w:rsid w:val="0026606E"/>
    <w:rsid w:val="002713F9"/>
    <w:rsid w:val="00272C80"/>
    <w:rsid w:val="00276403"/>
    <w:rsid w:val="0028798B"/>
    <w:rsid w:val="002918E5"/>
    <w:rsid w:val="002A68A5"/>
    <w:rsid w:val="002B1DBF"/>
    <w:rsid w:val="002B5B98"/>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760"/>
    <w:rsid w:val="003B5BF8"/>
    <w:rsid w:val="003B7652"/>
    <w:rsid w:val="003C0F14"/>
    <w:rsid w:val="003C2E26"/>
    <w:rsid w:val="003C6DA6"/>
    <w:rsid w:val="003D2758"/>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304B5"/>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6DA2"/>
    <w:rsid w:val="00590087"/>
    <w:rsid w:val="00593D5E"/>
    <w:rsid w:val="005A7773"/>
    <w:rsid w:val="005A7FCB"/>
    <w:rsid w:val="005B4E04"/>
    <w:rsid w:val="005B5773"/>
    <w:rsid w:val="005C4F58"/>
    <w:rsid w:val="005C5E8D"/>
    <w:rsid w:val="005C6EB2"/>
    <w:rsid w:val="005C78F2"/>
    <w:rsid w:val="005D057C"/>
    <w:rsid w:val="005D3FEC"/>
    <w:rsid w:val="005D44BE"/>
    <w:rsid w:val="005F5BD5"/>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A0EF8"/>
    <w:rsid w:val="006A2816"/>
    <w:rsid w:val="006A45BA"/>
    <w:rsid w:val="006B4280"/>
    <w:rsid w:val="006B4B1C"/>
    <w:rsid w:val="006B550E"/>
    <w:rsid w:val="006C46CD"/>
    <w:rsid w:val="006C4991"/>
    <w:rsid w:val="006C4A56"/>
    <w:rsid w:val="006E0F19"/>
    <w:rsid w:val="006E1FDA"/>
    <w:rsid w:val="006E2309"/>
    <w:rsid w:val="006E3BCA"/>
    <w:rsid w:val="006E483C"/>
    <w:rsid w:val="006E5E87"/>
    <w:rsid w:val="006E7730"/>
    <w:rsid w:val="006F009E"/>
    <w:rsid w:val="006F14E2"/>
    <w:rsid w:val="006F3F5F"/>
    <w:rsid w:val="006F659F"/>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617F4"/>
    <w:rsid w:val="00764B84"/>
    <w:rsid w:val="00765028"/>
    <w:rsid w:val="00767D89"/>
    <w:rsid w:val="00777DC1"/>
    <w:rsid w:val="0078034D"/>
    <w:rsid w:val="0078063D"/>
    <w:rsid w:val="00780C89"/>
    <w:rsid w:val="007852A1"/>
    <w:rsid w:val="00790BCC"/>
    <w:rsid w:val="00790FA1"/>
    <w:rsid w:val="00795CEE"/>
    <w:rsid w:val="007974F5"/>
    <w:rsid w:val="007A340A"/>
    <w:rsid w:val="007A5AA5"/>
    <w:rsid w:val="007A683C"/>
    <w:rsid w:val="007A6B76"/>
    <w:rsid w:val="007B0F49"/>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6C03"/>
    <w:rsid w:val="008A19B4"/>
    <w:rsid w:val="008A495D"/>
    <w:rsid w:val="008A7265"/>
    <w:rsid w:val="008A76FD"/>
    <w:rsid w:val="008B2D09"/>
    <w:rsid w:val="008B5149"/>
    <w:rsid w:val="008B519F"/>
    <w:rsid w:val="008B69F8"/>
    <w:rsid w:val="008C2149"/>
    <w:rsid w:val="008C537F"/>
    <w:rsid w:val="008D658B"/>
    <w:rsid w:val="008E26E1"/>
    <w:rsid w:val="008E5B6D"/>
    <w:rsid w:val="008F204E"/>
    <w:rsid w:val="009056C3"/>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B58BF"/>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698"/>
    <w:rsid w:val="00B87259"/>
    <w:rsid w:val="00B876C3"/>
    <w:rsid w:val="00B90B75"/>
    <w:rsid w:val="00B9591C"/>
    <w:rsid w:val="00BA2422"/>
    <w:rsid w:val="00BA39E8"/>
    <w:rsid w:val="00BA3A53"/>
    <w:rsid w:val="00BA4095"/>
    <w:rsid w:val="00BA5B43"/>
    <w:rsid w:val="00BA709D"/>
    <w:rsid w:val="00BB2342"/>
    <w:rsid w:val="00BB4E77"/>
    <w:rsid w:val="00BC642A"/>
    <w:rsid w:val="00BC793A"/>
    <w:rsid w:val="00BD38B6"/>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70A50"/>
    <w:rsid w:val="00C715CA"/>
    <w:rsid w:val="00C7495D"/>
    <w:rsid w:val="00C77CE9"/>
    <w:rsid w:val="00C821C5"/>
    <w:rsid w:val="00C91A37"/>
    <w:rsid w:val="00C92B1E"/>
    <w:rsid w:val="00CA0968"/>
    <w:rsid w:val="00CA168E"/>
    <w:rsid w:val="00CA7D06"/>
    <w:rsid w:val="00CB29A6"/>
    <w:rsid w:val="00CB4236"/>
    <w:rsid w:val="00CC0D61"/>
    <w:rsid w:val="00CC4853"/>
    <w:rsid w:val="00CC72A4"/>
    <w:rsid w:val="00CD2E7C"/>
    <w:rsid w:val="00CD3153"/>
    <w:rsid w:val="00CD5311"/>
    <w:rsid w:val="00CE3C5A"/>
    <w:rsid w:val="00CE7E67"/>
    <w:rsid w:val="00CF6810"/>
    <w:rsid w:val="00CF7083"/>
    <w:rsid w:val="00CF7BDD"/>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E007C5"/>
    <w:rsid w:val="00E00DBF"/>
    <w:rsid w:val="00E0213F"/>
    <w:rsid w:val="00E033E0"/>
    <w:rsid w:val="00E05D32"/>
    <w:rsid w:val="00E0783A"/>
    <w:rsid w:val="00E1026B"/>
    <w:rsid w:val="00E1234A"/>
    <w:rsid w:val="00E13CB2"/>
    <w:rsid w:val="00E16876"/>
    <w:rsid w:val="00E170B3"/>
    <w:rsid w:val="00E20453"/>
    <w:rsid w:val="00E20C37"/>
    <w:rsid w:val="00E221C0"/>
    <w:rsid w:val="00E2401A"/>
    <w:rsid w:val="00E3020C"/>
    <w:rsid w:val="00E31B74"/>
    <w:rsid w:val="00E45CBE"/>
    <w:rsid w:val="00E51B6A"/>
    <w:rsid w:val="00E52C57"/>
    <w:rsid w:val="00E5322A"/>
    <w:rsid w:val="00E57E7D"/>
    <w:rsid w:val="00E63519"/>
    <w:rsid w:val="00E8421C"/>
    <w:rsid w:val="00E84CD8"/>
    <w:rsid w:val="00E90B85"/>
    <w:rsid w:val="00E91679"/>
    <w:rsid w:val="00E92452"/>
    <w:rsid w:val="00E94CC1"/>
    <w:rsid w:val="00EB3B44"/>
    <w:rsid w:val="00EC02F9"/>
    <w:rsid w:val="00EC3039"/>
    <w:rsid w:val="00ED67DA"/>
    <w:rsid w:val="00ED7A5B"/>
    <w:rsid w:val="00EE112D"/>
    <w:rsid w:val="00EE28B6"/>
    <w:rsid w:val="00EE722A"/>
    <w:rsid w:val="00EE7F8B"/>
    <w:rsid w:val="00EF1918"/>
    <w:rsid w:val="00F07C92"/>
    <w:rsid w:val="00F12495"/>
    <w:rsid w:val="00F14B43"/>
    <w:rsid w:val="00F203C7"/>
    <w:rsid w:val="00F215E2"/>
    <w:rsid w:val="00F27A6F"/>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C0804"/>
    <w:rsid w:val="00FC3B6D"/>
    <w:rsid w:val="00FD0D80"/>
    <w:rsid w:val="00FD3A4E"/>
    <w:rsid w:val="00FD405D"/>
    <w:rsid w:val="00FD584A"/>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minique.everaere@ericsson.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4EED4-819B-4ACA-8921-7DB2B0AF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1173</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7266</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28</cp:revision>
  <cp:lastPrinted>2000-02-29T17:31:00Z</cp:lastPrinted>
  <dcterms:created xsi:type="dcterms:W3CDTF">2020-05-12T17:14:00Z</dcterms:created>
  <dcterms:modified xsi:type="dcterms:W3CDTF">2020-06-22T17:52:00Z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ies>
</file>